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B940" w14:textId="3EEC8CF3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F451B3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</w:t>
      </w:r>
      <w:r w:rsidR="00F451B3">
        <w:rPr>
          <w:rFonts w:ascii="Arial" w:hAnsi="Arial" w:cs="Arial"/>
          <w:b/>
          <w:sz w:val="24"/>
        </w:rPr>
        <w:t>98-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517EB8">
        <w:rPr>
          <w:rFonts w:ascii="Arial" w:hAnsi="Arial" w:cs="Arial"/>
          <w:b/>
          <w:sz w:val="24"/>
        </w:rPr>
        <w:t>1</w:t>
      </w:r>
      <w:r w:rsidR="00327024">
        <w:rPr>
          <w:rFonts w:ascii="Arial" w:hAnsi="Arial" w:cs="Arial"/>
          <w:b/>
          <w:sz w:val="24"/>
        </w:rPr>
        <w:t>264</w:t>
      </w:r>
      <w:bookmarkStart w:id="0" w:name="_GoBack"/>
      <w:bookmarkEnd w:id="0"/>
    </w:p>
    <w:p w14:paraId="16B7CADB" w14:textId="24FBBFBA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 w:rsidR="00F451B3">
        <w:rPr>
          <w:rFonts w:ascii="Arial" w:hAnsi="Arial" w:cs="Arial"/>
          <w:b/>
          <w:sz w:val="22"/>
        </w:rPr>
        <w:t>9</w:t>
      </w:r>
      <w:r>
        <w:rPr>
          <w:rFonts w:ascii="Arial" w:hAnsi="Arial" w:cs="Arial"/>
          <w:b/>
          <w:sz w:val="22"/>
        </w:rPr>
        <w:t xml:space="preserve"> - </w:t>
      </w:r>
      <w:r w:rsidR="00F451B3">
        <w:rPr>
          <w:rFonts w:ascii="Arial" w:hAnsi="Arial" w:cs="Arial"/>
          <w:b/>
          <w:sz w:val="22"/>
        </w:rPr>
        <w:t>19</w:t>
      </w:r>
      <w:r>
        <w:rPr>
          <w:rFonts w:ascii="Arial" w:hAnsi="Arial" w:cs="Arial"/>
          <w:b/>
          <w:sz w:val="22"/>
        </w:rPr>
        <w:t xml:space="preserve"> </w:t>
      </w:r>
      <w:r w:rsidR="00F451B3">
        <w:rPr>
          <w:rFonts w:ascii="Arial" w:eastAsia="Batang" w:hAnsi="Arial" w:cs="Arial" w:hint="cs"/>
          <w:b/>
          <w:sz w:val="22"/>
          <w:lang w:eastAsia="ko-KR"/>
        </w:rPr>
        <w:t>M</w:t>
      </w:r>
      <w:r w:rsidR="00F451B3">
        <w:rPr>
          <w:rFonts w:ascii="Arial" w:eastAsia="Batang" w:hAnsi="Arial" w:cs="Arial"/>
          <w:b/>
          <w:sz w:val="22"/>
          <w:lang w:eastAsia="ko-KR"/>
        </w:rPr>
        <w:t>ay,</w:t>
      </w:r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68F711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</w:t>
      </w:r>
      <w:r w:rsidR="00F451B3">
        <w:rPr>
          <w:rFonts w:ascii="Arial" w:hAnsi="Arial" w:cs="Arial"/>
          <w:b/>
        </w:rPr>
        <w:t xml:space="preserve">856 </w:t>
      </w:r>
      <w:r w:rsidR="00273C56">
        <w:rPr>
          <w:rFonts w:ascii="Arial" w:hAnsi="Arial" w:cs="Arial"/>
          <w:b/>
        </w:rPr>
        <w:t>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15C32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7.4 (FS_Metaverse)</w:t>
      </w:r>
    </w:p>
    <w:p w14:paraId="4CA31BAF" w14:textId="29789DD6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B2F12BC" w14:textId="20A877A0" w:rsidR="00517EB8" w:rsidRDefault="00517EB8" w:rsidP="00517EB8">
      <w:r>
        <w:t xml:space="preserve">This document is a cover sheet for TR </w:t>
      </w:r>
      <w:r w:rsidR="005B2643">
        <w:t>22.</w:t>
      </w:r>
      <w:r w:rsidR="00F451B3">
        <w:t xml:space="preserve">856 </w:t>
      </w:r>
      <w:r>
        <w:t>0.0.0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4B095" w14:textId="7656845D" w:rsidR="00517EB8" w:rsidRPr="00517EB8" w:rsidRDefault="00517EB8" w:rsidP="00517EB8">
      <w:r>
        <w:t>SA1 98e agree</w:t>
      </w:r>
      <w:r w:rsidR="00327024">
        <w:t>d</w:t>
      </w:r>
      <w:r>
        <w:t xml:space="preserve"> the skeleton for TR 22.856 0.0.0 as the basis for future work. This document cannot be 'approved' since only SA can approve a TR and in any case it is too early to approve this TR since it is only a skeleton.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83279" w14:textId="77777777" w:rsidR="00487D59" w:rsidRDefault="00487D59">
      <w:r>
        <w:separator/>
      </w:r>
    </w:p>
  </w:endnote>
  <w:endnote w:type="continuationSeparator" w:id="0">
    <w:p w14:paraId="395A3452" w14:textId="77777777" w:rsidR="00487D59" w:rsidRDefault="0048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76959" w14:textId="77777777" w:rsidR="00487D59" w:rsidRDefault="00487D59">
      <w:r>
        <w:separator/>
      </w:r>
    </w:p>
  </w:footnote>
  <w:footnote w:type="continuationSeparator" w:id="0">
    <w:p w14:paraId="07487F6D" w14:textId="77777777" w:rsidR="00487D59" w:rsidRDefault="00487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76261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D396B"/>
    <w:rsid w:val="002F6646"/>
    <w:rsid w:val="0030628A"/>
    <w:rsid w:val="00327024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87D59"/>
    <w:rsid w:val="004B3753"/>
    <w:rsid w:val="004C31D2"/>
    <w:rsid w:val="004D55C2"/>
    <w:rsid w:val="00517EB8"/>
    <w:rsid w:val="00521131"/>
    <w:rsid w:val="00527C0B"/>
    <w:rsid w:val="005410F6"/>
    <w:rsid w:val="005729C4"/>
    <w:rsid w:val="0059227B"/>
    <w:rsid w:val="00595806"/>
    <w:rsid w:val="005B0966"/>
    <w:rsid w:val="005B2643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274D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315E4"/>
    <w:rsid w:val="00947F4E"/>
    <w:rsid w:val="009607D3"/>
    <w:rsid w:val="00966D47"/>
    <w:rsid w:val="00992312"/>
    <w:rsid w:val="009A43E9"/>
    <w:rsid w:val="009B2DE5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B7754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1B3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E59E2-7D5E-4BF6-81FA-A5A81135E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2022-05-20T08:33:00Z</dcterms:created>
  <dcterms:modified xsi:type="dcterms:W3CDTF">2022-05-20T08:37:00Z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